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43" w:rsidRDefault="00C61F43" w:rsidP="005B55BF">
      <w:pPr>
        <w:jc w:val="right"/>
        <w:rPr>
          <w:i/>
          <w:u w:val="single"/>
        </w:rPr>
      </w:pPr>
    </w:p>
    <w:p w:rsidR="00C61F43" w:rsidRPr="00F61735" w:rsidRDefault="00C61F43" w:rsidP="005B55BF">
      <w:pPr>
        <w:jc w:val="center"/>
      </w:pPr>
      <w:r w:rsidRPr="00F61735">
        <w:t>РОССИЙСКАЯ ФЕДЕРАЦИЯ</w:t>
      </w:r>
    </w:p>
    <w:p w:rsidR="00C61F43" w:rsidRPr="00F61735" w:rsidRDefault="00C61F43" w:rsidP="005B55BF">
      <w:pPr>
        <w:jc w:val="center"/>
      </w:pPr>
      <w:r w:rsidRPr="00F61735">
        <w:t>УНЕЧСКИЙ РАЙОН БРЯНСКОЙ ОБЛАСТИ</w:t>
      </w:r>
    </w:p>
    <w:p w:rsidR="00C61F43" w:rsidRDefault="00C61F43" w:rsidP="005B55BF">
      <w:pPr>
        <w:pStyle w:val="Subtitle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C61F43" w:rsidRDefault="00C61F43" w:rsidP="0095302F">
      <w:pPr>
        <w:rPr>
          <w:rFonts w:ascii="Times New Roman" w:hAnsi="Times New Roman"/>
          <w:sz w:val="24"/>
          <w:szCs w:val="24"/>
        </w:rPr>
      </w:pPr>
    </w:p>
    <w:p w:rsidR="00C61F43" w:rsidRPr="00F61735" w:rsidRDefault="00C61F43" w:rsidP="005B55BF">
      <w:pPr>
        <w:jc w:val="both"/>
      </w:pPr>
      <w:r>
        <w:t>От  26.04. 2019</w:t>
      </w:r>
      <w:r w:rsidRPr="00F61735">
        <w:t xml:space="preserve">г.     № </w:t>
      </w:r>
      <w:r>
        <w:t>10</w:t>
      </w:r>
    </w:p>
    <w:p w:rsidR="00C61F43" w:rsidRPr="005B55BF" w:rsidRDefault="00C61F43" w:rsidP="005B55BF">
      <w:pPr>
        <w:jc w:val="both"/>
      </w:pPr>
      <w:r w:rsidRPr="00F61735">
        <w:t>с. Павловка</w:t>
      </w:r>
    </w:p>
    <w:p w:rsidR="00C61F43" w:rsidRDefault="00C61F43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C61F43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C61F43" w:rsidRPr="001D0D70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C61F43" w:rsidRPr="001D0D70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C61F43" w:rsidRPr="001D0D70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>
        <w:rPr>
          <w:rFonts w:ascii="Times New Roman" w:hAnsi="Times New Roman"/>
          <w:bCs/>
          <w:sz w:val="28"/>
          <w:szCs w:val="28"/>
        </w:rPr>
        <w:t>3 месяца 2019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C61F43" w:rsidRDefault="00C61F43" w:rsidP="0095302F">
      <w:pPr>
        <w:spacing w:line="276" w:lineRule="auto"/>
        <w:rPr>
          <w:rFonts w:ascii="Times New Roman" w:hAnsi="Times New Roman"/>
          <w:sz w:val="24"/>
        </w:rPr>
      </w:pPr>
    </w:p>
    <w:p w:rsidR="00C61F43" w:rsidRPr="00B94FAB" w:rsidRDefault="00C61F43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/>
          <w:sz w:val="24"/>
          <w:szCs w:val="24"/>
        </w:rPr>
        <w:t>18</w:t>
      </w:r>
      <w:r w:rsidRPr="00B94FAB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8 года № 3</w:t>
      </w:r>
      <w:r w:rsidRPr="00B94FA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181</w:t>
      </w:r>
      <w:r w:rsidRPr="00B94FAB">
        <w:rPr>
          <w:rFonts w:ascii="Times New Roman" w:hAnsi="Times New Roman"/>
          <w:sz w:val="24"/>
          <w:szCs w:val="24"/>
        </w:rPr>
        <w:t xml:space="preserve"> «О бюджете 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Pr="00B94FAB">
        <w:rPr>
          <w:rFonts w:ascii="Times New Roman" w:hAnsi="Times New Roman"/>
          <w:sz w:val="24"/>
          <w:szCs w:val="24"/>
        </w:rPr>
        <w:t>» на 201</w:t>
      </w:r>
      <w:r>
        <w:rPr>
          <w:rFonts w:ascii="Times New Roman" w:hAnsi="Times New Roman"/>
          <w:sz w:val="24"/>
          <w:szCs w:val="24"/>
        </w:rPr>
        <w:t>9 год и на плановый период 2020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21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C61F43" w:rsidRPr="003D1F76" w:rsidRDefault="00C61F43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C61F43" w:rsidRDefault="00C61F43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1.Утвердить прилагаемый отчет об исполнении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 xml:space="preserve">» за 3 месяца 2019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>
        <w:rPr>
          <w:rFonts w:ascii="Times New Roman" w:hAnsi="Times New Roman"/>
          <w:sz w:val="24"/>
        </w:rPr>
        <w:t>688 768,90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>
        <w:rPr>
          <w:rFonts w:ascii="Times New Roman" w:hAnsi="Times New Roman"/>
          <w:sz w:val="24"/>
        </w:rPr>
        <w:t>716 411,57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>
        <w:rPr>
          <w:rFonts w:ascii="Times New Roman" w:hAnsi="Times New Roman"/>
          <w:sz w:val="24"/>
        </w:rPr>
        <w:t>доходов</w:t>
      </w:r>
      <w:r w:rsidRPr="003C51D4">
        <w:rPr>
          <w:rFonts w:ascii="Times New Roman" w:hAnsi="Times New Roman"/>
          <w:sz w:val="24"/>
        </w:rPr>
        <w:t xml:space="preserve"> над </w:t>
      </w:r>
      <w:r>
        <w:rPr>
          <w:rFonts w:ascii="Times New Roman" w:hAnsi="Times New Roman"/>
          <w:sz w:val="24"/>
        </w:rPr>
        <w:t xml:space="preserve">расходами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>
        <w:rPr>
          <w:rFonts w:ascii="Times New Roman" w:hAnsi="Times New Roman"/>
          <w:sz w:val="24"/>
        </w:rPr>
        <w:t>27 642,67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C61F43" w:rsidRDefault="00C61F43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 xml:space="preserve">» за 3 месяца 2019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 по ведомственной структуре за 3 месяца 2019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C61F43" w:rsidRDefault="00C61F43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муниципального образования  </w:t>
      </w: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>
        <w:rPr>
          <w:rFonts w:ascii="Times New Roman" w:hAnsi="Times New Roman"/>
          <w:sz w:val="24"/>
        </w:rPr>
        <w:t xml:space="preserve">за 3 месяца 2019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4) по источникам внутреннего финансирования дефицита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 за 3 месяца 2019 года согласно приложению №4.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2. В срок до 15 мая 2019 года направить</w:t>
      </w:r>
      <w:r w:rsidRPr="0078477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отчет об исполнении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 за 3 месяца 2019 года в Павловский сельский Совет народных депутатов и Счетную палату Унечского района.</w:t>
      </w:r>
    </w:p>
    <w:p w:rsidR="00C61F43" w:rsidRPr="001A6A2B" w:rsidRDefault="00C61F43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 w:rsidRPr="00E35744">
        <w:rPr>
          <w:rFonts w:ascii="Times New Roman" w:hAnsi="Times New Roman"/>
          <w:sz w:val="24"/>
          <w:szCs w:val="24"/>
        </w:rPr>
        <w:t>Сборник муниципально-правовых актов Павловского сельского поселения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C61F43" w:rsidRPr="0057586F" w:rsidRDefault="00C61F43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Контроль за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>ведущего специалиста Мельникову Е.А.</w:t>
      </w:r>
      <w:r w:rsidRPr="0057586F">
        <w:rPr>
          <w:sz w:val="24"/>
          <w:szCs w:val="24"/>
        </w:rPr>
        <w:t>.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</w:p>
    <w:p w:rsidR="00C61F43" w:rsidRDefault="00C61F43" w:rsidP="005B55BF">
      <w:pPr>
        <w:ind w:left="960"/>
      </w:pPr>
    </w:p>
    <w:p w:rsidR="00C61F43" w:rsidRDefault="00C61F43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П.В. Кузьмичев</w:t>
      </w:r>
    </w:p>
    <w:p w:rsidR="00C61F43" w:rsidRDefault="00C61F43" w:rsidP="005B55BF">
      <w:pPr>
        <w:ind w:firstLine="180"/>
        <w:jc w:val="both"/>
        <w:rPr>
          <w:rFonts w:cs="Arial"/>
          <w:szCs w:val="22"/>
        </w:rPr>
      </w:pPr>
    </w:p>
    <w:p w:rsidR="00C61F43" w:rsidRDefault="00C61F43"/>
    <w:sectPr w:rsidR="00C61F43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155037"/>
    <w:rsid w:val="001A6A2B"/>
    <w:rsid w:val="001B20F2"/>
    <w:rsid w:val="001D0D70"/>
    <w:rsid w:val="002D3308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61707D"/>
    <w:rsid w:val="00760ED7"/>
    <w:rsid w:val="00784771"/>
    <w:rsid w:val="007A0E71"/>
    <w:rsid w:val="00820E5B"/>
    <w:rsid w:val="00822370"/>
    <w:rsid w:val="008F1BF4"/>
    <w:rsid w:val="0095302F"/>
    <w:rsid w:val="009B3127"/>
    <w:rsid w:val="00A00B14"/>
    <w:rsid w:val="00A928EC"/>
    <w:rsid w:val="00AB36C9"/>
    <w:rsid w:val="00AB4CE4"/>
    <w:rsid w:val="00AD423B"/>
    <w:rsid w:val="00B94FAB"/>
    <w:rsid w:val="00BF5B06"/>
    <w:rsid w:val="00C33861"/>
    <w:rsid w:val="00C61F43"/>
    <w:rsid w:val="00C75EF7"/>
    <w:rsid w:val="00CC5DAD"/>
    <w:rsid w:val="00CD2278"/>
    <w:rsid w:val="00CF01FB"/>
    <w:rsid w:val="00E35744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2</Pages>
  <Words>338</Words>
  <Characters>1931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User</cp:lastModifiedBy>
  <cp:revision>35</cp:revision>
  <cp:lastPrinted>2017-10-25T09:04:00Z</cp:lastPrinted>
  <dcterms:created xsi:type="dcterms:W3CDTF">2017-10-24T12:04:00Z</dcterms:created>
  <dcterms:modified xsi:type="dcterms:W3CDTF">2019-05-29T08:03:00Z</dcterms:modified>
</cp:coreProperties>
</file>